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3A3C" w:rsidRDefault="008D3A3C" w:rsidP="008D3A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PYKE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fl.1427)</w:t>
      </w:r>
    </w:p>
    <w:p w:rsidR="008D3A3C" w:rsidRDefault="008D3A3C" w:rsidP="008D3A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8D3A3C" w:rsidRDefault="008D3A3C" w:rsidP="008D3A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D3A3C" w:rsidRDefault="008D3A3C" w:rsidP="008D3A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D3A3C" w:rsidRDefault="008D3A3C" w:rsidP="008D3A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Sep.1427</w:t>
      </w:r>
      <w:r>
        <w:rPr>
          <w:rFonts w:ascii="Times New Roman" w:hAnsi="Times New Roman" w:cs="Times New Roman"/>
          <w:sz w:val="24"/>
          <w:szCs w:val="24"/>
        </w:rPr>
        <w:tab/>
        <w:t>He was ordained</w:t>
      </w:r>
      <w:r>
        <w:rPr>
          <w:rFonts w:ascii="Times New Roman" w:hAnsi="Times New Roman" w:cs="Times New Roman"/>
          <w:sz w:val="24"/>
          <w:szCs w:val="24"/>
        </w:rPr>
        <w:t xml:space="preserve"> acolyte</w:t>
      </w:r>
      <w:r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Parish Church</w:t>
      </w:r>
      <w:r>
        <w:rPr>
          <w:rFonts w:ascii="Times New Roman" w:hAnsi="Times New Roman" w:cs="Times New Roman"/>
          <w:sz w:val="24"/>
          <w:szCs w:val="24"/>
        </w:rPr>
        <w:t>, Devon, by the Bishop.</w:t>
      </w:r>
    </w:p>
    <w:p w:rsidR="008D3A3C" w:rsidRDefault="008D3A3C" w:rsidP="008D3A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1420-55” part 4 p.114)</w:t>
      </w:r>
    </w:p>
    <w:p w:rsidR="008D3A3C" w:rsidRDefault="008D3A3C" w:rsidP="008D3A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D3A3C" w:rsidRDefault="008D3A3C" w:rsidP="008D3A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8D3A3C" w:rsidRDefault="008D3A3C" w:rsidP="008D3A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June 2016</w:t>
      </w:r>
      <w:bookmarkStart w:id="0" w:name="_GoBack"/>
      <w:bookmarkEnd w:id="0"/>
    </w:p>
    <w:sectPr w:rsidR="006B2F86" w:rsidRPr="008D3A3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3A3C" w:rsidRDefault="008D3A3C" w:rsidP="00E71FC3">
      <w:pPr>
        <w:spacing w:after="0" w:line="240" w:lineRule="auto"/>
      </w:pPr>
      <w:r>
        <w:separator/>
      </w:r>
    </w:p>
  </w:endnote>
  <w:endnote w:type="continuationSeparator" w:id="0">
    <w:p w:rsidR="008D3A3C" w:rsidRDefault="008D3A3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3A3C" w:rsidRDefault="008D3A3C" w:rsidP="00E71FC3">
      <w:pPr>
        <w:spacing w:after="0" w:line="240" w:lineRule="auto"/>
      </w:pPr>
      <w:r>
        <w:separator/>
      </w:r>
    </w:p>
  </w:footnote>
  <w:footnote w:type="continuationSeparator" w:id="0">
    <w:p w:rsidR="008D3A3C" w:rsidRDefault="008D3A3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A3C"/>
    <w:rsid w:val="008D3A3C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677189"/>
  <w15:chartTrackingRefBased/>
  <w15:docId w15:val="{1C13C109-9BCF-4A57-A3F4-48B70F8A7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2016-06-07T13:43:00Z</dcterms:created>
  <dcterms:modified xsi:type="dcterms:W3CDTF">2016-06-07T13:45:00Z</dcterms:modified>
</cp:coreProperties>
</file>